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C4" w:rsidRPr="00C777F0" w:rsidRDefault="00135AC4" w:rsidP="00C777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85514D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«</w:t>
      </w:r>
      <w:r w:rsidRPr="00CD0D5E">
        <w:rPr>
          <w:rFonts w:ascii="Times New Roman" w:hAnsi="Times New Roman"/>
          <w:b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</w:p>
    <w:p w:rsidR="00135AC4" w:rsidRPr="00971F24" w:rsidRDefault="00135AC4" w:rsidP="00971F24">
      <w:pPr>
        <w:pStyle w:val="Header"/>
        <w:tabs>
          <w:tab w:val="left" w:pos="465"/>
        </w:tabs>
        <w:rPr>
          <w:b/>
          <w:bCs/>
          <w:kern w:val="2"/>
          <w:sz w:val="28"/>
          <w:szCs w:val="28"/>
          <w:lang w:eastAsia="ar-SA"/>
        </w:rPr>
      </w:pPr>
      <w:r w:rsidRPr="00971F24">
        <w:rPr>
          <w:b/>
          <w:bCs/>
          <w:sz w:val="28"/>
          <w:szCs w:val="28"/>
        </w:rPr>
        <w:tab/>
      </w:r>
    </w:p>
    <w:p w:rsidR="00135AC4" w:rsidRPr="00971F24" w:rsidRDefault="00135AC4" w:rsidP="00C777F0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71F24">
        <w:rPr>
          <w:rFonts w:ascii="Times New Roman" w:hAnsi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135AC4" w:rsidRPr="0085514D" w:rsidRDefault="00135AC4" w:rsidP="00C777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35AC4" w:rsidRPr="00C777F0" w:rsidRDefault="00135AC4" w:rsidP="00C777F0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 ("Парламентская газета", № 204-205, 30.10.2001, «Российская газета», № 211-212, 30.10.2001)</w:t>
      </w:r>
      <w:r w:rsidRPr="00C777F0">
        <w:rPr>
          <w:rFonts w:ascii="Times New Roman" w:eastAsia="Batang" w:hAnsi="Times New Roman" w:cs="Times New Roman"/>
          <w:sz w:val="28"/>
          <w:szCs w:val="28"/>
        </w:rPr>
        <w:t>;</w:t>
      </w:r>
    </w:p>
    <w:p w:rsidR="00135AC4" w:rsidRPr="00C777F0" w:rsidRDefault="00135AC4" w:rsidP="00C777F0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C777F0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</w:t>
      </w:r>
      <w:r w:rsidRPr="00C777F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C777F0">
        <w:rPr>
          <w:rFonts w:ascii="Times New Roman" w:eastAsia="Batang" w:hAnsi="Times New Roman" w:cs="Times New Roman"/>
          <w:sz w:val="28"/>
          <w:szCs w:val="28"/>
        </w:rPr>
        <w:t xml:space="preserve">от 25.10.2001 № 137-ФЗ «О введении в действие </w:t>
      </w:r>
      <w:r w:rsidRPr="00C777F0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("Парламентская газета", №  204-205, 30.10.2001,"Российская газета", № 211-212, 30.10.2001);</w:t>
      </w:r>
    </w:p>
    <w:p w:rsidR="00135AC4" w:rsidRPr="00C777F0" w:rsidRDefault="00135AC4" w:rsidP="00C77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:rsidR="00135AC4" w:rsidRPr="00C777F0" w:rsidRDefault="00135AC4" w:rsidP="00C777F0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77F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135AC4" w:rsidRPr="00C777F0" w:rsidRDefault="00135AC4" w:rsidP="00C777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77F0">
        <w:rPr>
          <w:rFonts w:ascii="Times New Roman" w:hAnsi="Times New Roman"/>
          <w:sz w:val="28"/>
          <w:szCs w:val="28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135AC4" w:rsidRPr="00C777F0" w:rsidRDefault="00135AC4" w:rsidP="00C777F0">
      <w:pPr>
        <w:pStyle w:val="ListParagraph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77F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135AC4" w:rsidRPr="00C777F0" w:rsidRDefault="00135AC4" w:rsidP="00C777F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(«Российская газета», № 142, 27.06.2014);</w:t>
      </w:r>
    </w:p>
    <w:p w:rsidR="00135AC4" w:rsidRPr="00C777F0" w:rsidRDefault="00135AC4" w:rsidP="00C777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77F0">
        <w:rPr>
          <w:rFonts w:ascii="Times New Roman" w:hAnsi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135AC4" w:rsidRPr="00C777F0" w:rsidRDefault="00135AC4" w:rsidP="00C777F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777F0">
        <w:rPr>
          <w:rFonts w:ascii="Times New Roman" w:hAnsi="Times New Roman"/>
          <w:sz w:val="28"/>
          <w:szCs w:val="28"/>
        </w:rPr>
        <w:tab/>
        <w:t xml:space="preserve"> приказом Минэкономразвития России от 12.01.2015 № 1«Об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135AC4" w:rsidRPr="00C777F0" w:rsidRDefault="00135AC4" w:rsidP="00C777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7F0">
        <w:rPr>
          <w:rFonts w:ascii="Times New Roman" w:hAnsi="Times New Roman"/>
          <w:bCs/>
          <w:sz w:val="28"/>
          <w:szCs w:val="28"/>
        </w:rPr>
        <w:t xml:space="preserve">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C777F0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C777F0">
        <w:rPr>
          <w:rFonts w:ascii="Times New Roman" w:hAnsi="Times New Roman"/>
          <w:bCs/>
          <w:sz w:val="28"/>
          <w:szCs w:val="28"/>
        </w:rPr>
        <w:t xml:space="preserve">. № 7 «Об утверждении </w:t>
      </w:r>
      <w:hyperlink r:id="rId6" w:history="1">
        <w:r w:rsidRPr="00C777F0">
          <w:rPr>
            <w:rFonts w:ascii="Times New Roman" w:hAnsi="Times New Roman"/>
            <w:bCs/>
            <w:sz w:val="28"/>
            <w:szCs w:val="28"/>
          </w:rPr>
          <w:t>порядк</w:t>
        </w:r>
      </w:hyperlink>
      <w:r w:rsidRPr="00C777F0">
        <w:rPr>
          <w:rFonts w:ascii="Times New Roman" w:hAnsi="Times New Roman"/>
          <w:bCs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135AC4" w:rsidRPr="00C777F0" w:rsidRDefault="00135AC4" w:rsidP="00C77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135AC4" w:rsidRPr="00C777F0" w:rsidRDefault="00135AC4" w:rsidP="00C77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777F0">
        <w:rPr>
          <w:rFonts w:ascii="Times New Roman" w:hAnsi="Times New Roman"/>
          <w:sz w:val="28"/>
          <w:szCs w:val="28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</w:p>
    <w:p w:rsidR="00135AC4" w:rsidRPr="00C777F0" w:rsidRDefault="00135AC4" w:rsidP="00C777F0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77F0">
        <w:rPr>
          <w:rFonts w:ascii="Times New Roman" w:hAnsi="Times New Roman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135AC4" w:rsidRPr="0085514D" w:rsidRDefault="00135AC4" w:rsidP="00C777F0">
      <w:pPr>
        <w:spacing w:line="228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Администрации </w:t>
      </w:r>
      <w:r>
        <w:rPr>
          <w:rFonts w:ascii="Times New Roman" w:hAnsi="Times New Roman"/>
          <w:sz w:val="28"/>
          <w:szCs w:val="28"/>
          <w:lang w:eastAsia="en-US"/>
        </w:rPr>
        <w:t>Пристенского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сельсовета Пристенск</w:t>
      </w:r>
      <w:r>
        <w:rPr>
          <w:rFonts w:ascii="Times New Roman" w:hAnsi="Times New Roman"/>
          <w:sz w:val="28"/>
          <w:szCs w:val="28"/>
          <w:lang w:eastAsia="en-US"/>
        </w:rPr>
        <w:t>ого района Курской области от 29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135AC4" w:rsidRPr="0085514D" w:rsidRDefault="00135AC4" w:rsidP="00C777F0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сельсовета, Пристен</w:t>
      </w:r>
      <w:r>
        <w:rPr>
          <w:rFonts w:ascii="Times New Roman" w:hAnsi="Times New Roman"/>
          <w:sz w:val="28"/>
          <w:szCs w:val="28"/>
        </w:rPr>
        <w:t>ского района Курской области №73 от 15.10</w:t>
      </w:r>
      <w:r w:rsidRPr="0085514D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области»</w:t>
      </w:r>
      <w:r w:rsidRPr="0085514D">
        <w:rPr>
          <w:rFonts w:ascii="Times New Roman" w:hAnsi="Times New Roman"/>
          <w:sz w:val="28"/>
          <w:szCs w:val="28"/>
          <w:lang w:eastAsia="en-US"/>
        </w:rPr>
        <w:t>;</w:t>
      </w:r>
    </w:p>
    <w:p w:rsidR="00135AC4" w:rsidRPr="0085514D" w:rsidRDefault="00135AC4" w:rsidP="00C777F0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>- Решение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сельсовета, Пристенского района Кур</w:t>
      </w:r>
      <w:r>
        <w:rPr>
          <w:rStyle w:val="Strong"/>
          <w:rFonts w:ascii="Times New Roman" w:hAnsi="Times New Roman"/>
          <w:b w:val="0"/>
          <w:sz w:val="28"/>
          <w:szCs w:val="28"/>
        </w:rPr>
        <w:t>ской области от 14.11.2017г. № 35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; </w:t>
      </w:r>
    </w:p>
    <w:p w:rsidR="00135AC4" w:rsidRPr="0085514D" w:rsidRDefault="00135AC4" w:rsidP="00C777F0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Устав</w:t>
      </w:r>
      <w:r>
        <w:rPr>
          <w:rFonts w:ascii="Times New Roman" w:hAnsi="Times New Roman"/>
          <w:sz w:val="28"/>
          <w:szCs w:val="28"/>
          <w:lang w:eastAsia="en-US"/>
        </w:rPr>
        <w:t>ом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 xml:space="preserve">Пристенский </w:t>
      </w:r>
      <w:r w:rsidRPr="0085514D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 сельсовета Пристенского района Кур</w:t>
      </w:r>
      <w:r>
        <w:rPr>
          <w:rFonts w:ascii="Times New Roman" w:hAnsi="Times New Roman"/>
          <w:sz w:val="28"/>
          <w:szCs w:val="28"/>
        </w:rPr>
        <w:t>ской области от 22.11.2010г. №20</w:t>
      </w:r>
      <w:r w:rsidRPr="0085514D">
        <w:rPr>
          <w:rFonts w:ascii="Times New Roman" w:hAnsi="Times New Roman"/>
          <w:sz w:val="28"/>
          <w:szCs w:val="28"/>
        </w:rPr>
        <w:t xml:space="preserve">, зарегистрирован в управлении Министерства  юстиции Российской Федерации по Курской области, государственный регистрационный </w:t>
      </w:r>
      <w:r w:rsidRPr="00017FF4">
        <w:rPr>
          <w:rFonts w:ascii="Times New Roman" w:hAnsi="Times New Roman"/>
          <w:color w:val="000000"/>
          <w:sz w:val="28"/>
          <w:szCs w:val="28"/>
        </w:rPr>
        <w:t>№ ru.463193242010001,</w:t>
      </w:r>
    </w:p>
    <w:p w:rsidR="00135AC4" w:rsidRPr="0085514D" w:rsidRDefault="00135AC4" w:rsidP="00C777F0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135AC4" w:rsidRPr="0085514D" w:rsidSect="00C0759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AC4" w:rsidRDefault="00135AC4" w:rsidP="00A56434">
      <w:pPr>
        <w:spacing w:after="0" w:line="240" w:lineRule="auto"/>
      </w:pPr>
      <w:r>
        <w:separator/>
      </w:r>
    </w:p>
  </w:endnote>
  <w:endnote w:type="continuationSeparator" w:id="0">
    <w:p w:rsidR="00135AC4" w:rsidRDefault="00135AC4" w:rsidP="00A5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AC4" w:rsidRDefault="00135AC4" w:rsidP="00A56434">
      <w:pPr>
        <w:spacing w:after="0" w:line="240" w:lineRule="auto"/>
      </w:pPr>
      <w:r>
        <w:separator/>
      </w:r>
    </w:p>
  </w:footnote>
  <w:footnote w:type="continuationSeparator" w:id="0">
    <w:p w:rsidR="00135AC4" w:rsidRDefault="00135AC4" w:rsidP="00A5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C4" w:rsidRDefault="00135AC4" w:rsidP="006809C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35AC4" w:rsidRDefault="00135AC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D8A"/>
    <w:rsid w:val="000179D2"/>
    <w:rsid w:val="00017FF4"/>
    <w:rsid w:val="00135AC4"/>
    <w:rsid w:val="002A05F3"/>
    <w:rsid w:val="004E340B"/>
    <w:rsid w:val="00540AE0"/>
    <w:rsid w:val="00596B1D"/>
    <w:rsid w:val="006809C1"/>
    <w:rsid w:val="007E5D8A"/>
    <w:rsid w:val="008329AB"/>
    <w:rsid w:val="0085514D"/>
    <w:rsid w:val="0090772C"/>
    <w:rsid w:val="00930ED6"/>
    <w:rsid w:val="00971F24"/>
    <w:rsid w:val="00A56434"/>
    <w:rsid w:val="00B5657E"/>
    <w:rsid w:val="00B9265B"/>
    <w:rsid w:val="00C07596"/>
    <w:rsid w:val="00C777F0"/>
    <w:rsid w:val="00CD0D5E"/>
    <w:rsid w:val="00DD7BAA"/>
    <w:rsid w:val="00F148BD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59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E5D8A"/>
    <w:rPr>
      <w:rFonts w:cs="Times New Roman"/>
      <w:b/>
    </w:rPr>
  </w:style>
  <w:style w:type="character" w:styleId="Hyperlink">
    <w:name w:val="Hyperlink"/>
    <w:basedOn w:val="DefaultParagraphFont"/>
    <w:uiPriority w:val="99"/>
    <w:rsid w:val="00DD7BA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DD7B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DD7BAA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9265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9265B"/>
    <w:rPr>
      <w:rFonts w:cs="Times New Roman"/>
    </w:rPr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2">
    <w:name w:val="Абзац списка2"/>
    <w:basedOn w:val="Normal"/>
    <w:uiPriority w:val="99"/>
    <w:rsid w:val="00971F2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  <w:style w:type="paragraph" w:customStyle="1" w:styleId="p5">
    <w:name w:val="p5"/>
    <w:basedOn w:val="Normal"/>
    <w:uiPriority w:val="99"/>
    <w:rsid w:val="00971F2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  <w:style w:type="paragraph" w:customStyle="1" w:styleId="ListParagraph1">
    <w:name w:val="List Paragraph1"/>
    <w:basedOn w:val="Normal"/>
    <w:uiPriority w:val="99"/>
    <w:rsid w:val="00C777F0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98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885</Words>
  <Characters>5051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11</cp:revision>
  <dcterms:created xsi:type="dcterms:W3CDTF">2018-11-16T07:47:00Z</dcterms:created>
  <dcterms:modified xsi:type="dcterms:W3CDTF">2018-12-17T12:40:00Z</dcterms:modified>
</cp:coreProperties>
</file>